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EB" w:rsidRPr="00A83169" w:rsidRDefault="002306EB" w:rsidP="008D1967">
      <w:pPr>
        <w:pStyle w:val="2"/>
        <w:tabs>
          <w:tab w:val="clear" w:pos="284"/>
        </w:tabs>
        <w:spacing w:before="0" w:after="0" w:line="240" w:lineRule="auto"/>
        <w:ind w:firstLine="284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0" w:name="_GoBack"/>
      <w:bookmarkEnd w:id="0"/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ДОГОВОР</w:t>
      </w:r>
      <w:r w:rsidR="003737E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№ ___</w:t>
      </w:r>
    </w:p>
    <w:p w:rsidR="00BA01CB" w:rsidRPr="00A83169" w:rsidRDefault="002306EB" w:rsidP="008D1967">
      <w:pPr>
        <w:pStyle w:val="2"/>
        <w:tabs>
          <w:tab w:val="clear" w:pos="284"/>
        </w:tabs>
        <w:spacing w:before="0" w:after="0" w:line="240" w:lineRule="auto"/>
        <w:ind w:firstLine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купли-продажи доли в уставном капитале общества </w:t>
      </w:r>
    </w:p>
    <w:p w:rsidR="008D1967" w:rsidRPr="00A83169" w:rsidRDefault="008D1967" w:rsidP="008D1967">
      <w:pPr>
        <w:tabs>
          <w:tab w:val="clear" w:pos="284"/>
        </w:tabs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04151" w:rsidRPr="00A83169" w:rsidRDefault="008D1967" w:rsidP="008D1967">
      <w:pPr>
        <w:tabs>
          <w:tab w:val="clear" w:pos="284"/>
        </w:tabs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Город Москва</w:t>
      </w:r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3737E1">
        <w:rPr>
          <w:rFonts w:ascii="Times New Roman" w:hAnsi="Times New Roman" w:cs="Times New Roman"/>
          <w:color w:val="auto"/>
          <w:sz w:val="22"/>
          <w:szCs w:val="22"/>
        </w:rPr>
        <w:t>__________________________ д</w:t>
      </w:r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ве тысячи </w:t>
      </w:r>
      <w:r w:rsidR="000122D8">
        <w:rPr>
          <w:rFonts w:ascii="Times New Roman" w:hAnsi="Times New Roman" w:cs="Times New Roman"/>
          <w:color w:val="auto"/>
          <w:sz w:val="22"/>
          <w:szCs w:val="22"/>
        </w:rPr>
        <w:t>______________</w:t>
      </w:r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года. </w:t>
      </w:r>
    </w:p>
    <w:p w:rsidR="00DD7C9A" w:rsidRPr="00A83169" w:rsidRDefault="00DD7C9A" w:rsidP="008D1967">
      <w:pPr>
        <w:tabs>
          <w:tab w:val="clear" w:pos="284"/>
        </w:tabs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1622F9" w:rsidRDefault="001622F9" w:rsidP="00DD7C9A">
      <w:pPr>
        <w:pStyle w:val="a4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Закрытое акционерное общество «ВТБ Капитал Управление Активами» Д.У. Закрытого паевого инвестиционного фонда особо рисковых (венчурных) инвестиций «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Региональный ве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н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чурный фонд инвестиций в малые предприятия в научно-технической сфере Санкт-Петербурга</w:t>
      </w:r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 (ОГРН 1027739323600, ИНН 7701140866, место нахождения 123317, Россия, г. Москва, наб.</w:t>
      </w:r>
      <w:proofErr w:type="gramEnd"/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Пресненская д.10) в лице </w:t>
      </w:r>
      <w:r w:rsidR="000B4A3F" w:rsidRPr="000B4A3F">
        <w:rPr>
          <w:rFonts w:ascii="Times New Roman" w:hAnsi="Times New Roman" w:cs="Times New Roman"/>
          <w:color w:val="auto"/>
          <w:sz w:val="22"/>
          <w:szCs w:val="22"/>
        </w:rPr>
        <w:t>_____________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, действующего на основании </w:t>
      </w:r>
      <w:r w:rsidR="000B4A3F" w:rsidRPr="000B4A3F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именуемый в дальнейшем «П</w:t>
      </w:r>
      <w:r w:rsidR="000244EE">
        <w:rPr>
          <w:rFonts w:ascii="Times New Roman" w:hAnsi="Times New Roman" w:cs="Times New Roman"/>
          <w:b/>
          <w:color w:val="auto"/>
          <w:sz w:val="22"/>
          <w:szCs w:val="22"/>
        </w:rPr>
        <w:t>родавец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с одной стороны,</w:t>
      </w:r>
      <w:r w:rsidR="004E0AD5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и</w:t>
      </w:r>
      <w:proofErr w:type="gramEnd"/>
    </w:p>
    <w:p w:rsidR="00DD7C9A" w:rsidRPr="00A83169" w:rsidRDefault="002A2FCD" w:rsidP="002A2FCD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ab/>
      </w:r>
      <w:r w:rsidR="000122D8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_____________________________________________________________________________________________________________________________________________</w:t>
      </w:r>
      <w:r w:rsidR="000244EE" w:rsidRPr="000244E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91DB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имен</w:t>
      </w:r>
      <w:r w:rsidR="00304151" w:rsidRPr="00A83169">
        <w:rPr>
          <w:rFonts w:ascii="Times New Roman" w:hAnsi="Times New Roman" w:cs="Times New Roman"/>
          <w:b/>
          <w:color w:val="auto"/>
          <w:sz w:val="22"/>
          <w:szCs w:val="22"/>
        </w:rPr>
        <w:t>уемый</w:t>
      </w:r>
      <w:r w:rsidR="002306E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в дальнейшем «Покупатель»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с другой стороны, </w:t>
      </w:r>
    </w:p>
    <w:p w:rsidR="00BA01CB" w:rsidRPr="00A83169" w:rsidRDefault="0018111B" w:rsidP="0018111B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совместно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именуемые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«Стороны», </w:t>
      </w:r>
      <w:r w:rsidR="002A2FCD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по отдельности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– «Сторона»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заключили настоящий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дог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вор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(далее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по тексту – «Договор»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) о нижеследующем:</w:t>
      </w:r>
      <w:proofErr w:type="gramEnd"/>
    </w:p>
    <w:p w:rsidR="00DD7C9A" w:rsidRPr="00A83169" w:rsidRDefault="00DD7C9A" w:rsidP="00DD7C9A">
      <w:pPr>
        <w:pStyle w:val="a4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A83169" w:rsidRDefault="0018111B" w:rsidP="00DD7C9A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Предмет договора</w:t>
      </w:r>
    </w:p>
    <w:p w:rsidR="00E278E5" w:rsidRPr="00A83169" w:rsidRDefault="0018111B" w:rsidP="0018111B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1.1.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В соответствии с Договором 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уется передать в собственность Покупателя, а Покупатель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принять </w:t>
      </w:r>
      <w:r w:rsidR="00892DB2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 собственность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и оплатить на условиях Договора принадлежащую Продавцу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долю в уставн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ом капитале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949EB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Общества с ограниченной ответственностью «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Проект </w:t>
      </w:r>
      <w:proofErr w:type="spellStart"/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Окт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о</w:t>
      </w:r>
      <w:r w:rsidR="0023501D">
        <w:rPr>
          <w:rFonts w:ascii="Times New Roman" w:hAnsi="Times New Roman" w:cs="Times New Roman"/>
          <w:b/>
          <w:color w:val="auto"/>
          <w:sz w:val="22"/>
          <w:szCs w:val="22"/>
        </w:rPr>
        <w:t>го</w:t>
      </w:r>
      <w:proofErr w:type="spellEnd"/>
      <w:r w:rsidR="007949EB" w:rsidRPr="00A83169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зарегистрированно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го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11 марта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20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12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года  в ЕГРЮЛ за ОГРН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1127847121720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ИНН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7814529727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КПП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781401001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место нахождения: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 xml:space="preserve">г. Санкт-Петербург, </w:t>
      </w:r>
      <w:r w:rsidR="00526C82">
        <w:rPr>
          <w:rFonts w:ascii="Times New Roman" w:hAnsi="Times New Roman" w:cs="Times New Roman"/>
          <w:color w:val="auto"/>
          <w:sz w:val="22"/>
          <w:szCs w:val="22"/>
          <w:lang w:val="en-US"/>
        </w:rPr>
        <w:t>_____</w:t>
      </w:r>
      <w:r w:rsidR="00B5294D" w:rsidRPr="00B529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949EB" w:rsidRPr="00A83169">
        <w:rPr>
          <w:rFonts w:ascii="Times New Roman" w:hAnsi="Times New Roman" w:cs="Times New Roman"/>
          <w:color w:val="auto"/>
          <w:sz w:val="22"/>
          <w:szCs w:val="22"/>
        </w:rPr>
        <w:t>(далее по тексту – «Общество»).</w:t>
      </w:r>
    </w:p>
    <w:p w:rsidR="00BA01CB" w:rsidRPr="00A83169" w:rsidRDefault="00AD073C" w:rsidP="00AD073C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1.2.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Номинальная стоимость </w:t>
      </w:r>
      <w:r w:rsidR="007949EB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оли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A41996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принадлежащей Продавцу и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передаваем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ой в собственность Покупател</w:t>
      </w:r>
      <w:r w:rsidR="00D85062" w:rsidRPr="00A8316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составляет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 xml:space="preserve">10 000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Десять тысяч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) рублей, что составляет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100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85062" w:rsidRPr="00A83169">
        <w:rPr>
          <w:rFonts w:ascii="Times New Roman" w:hAnsi="Times New Roman" w:cs="Times New Roman"/>
          <w:color w:val="auto"/>
          <w:sz w:val="22"/>
          <w:szCs w:val="22"/>
        </w:rPr>
        <w:t>%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сто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процентов</w:t>
      </w:r>
      <w:r w:rsidR="00D85062" w:rsidRPr="00A8316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уставн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8B75AB" w:rsidRPr="00A83169">
        <w:rPr>
          <w:rFonts w:ascii="Times New Roman" w:hAnsi="Times New Roman" w:cs="Times New Roman"/>
          <w:color w:val="auto"/>
          <w:sz w:val="22"/>
          <w:szCs w:val="22"/>
        </w:rPr>
        <w:t>го капитала Общества</w:t>
      </w:r>
      <w:r w:rsidR="00E278E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(далее по тексту – «Доля»)</w:t>
      </w:r>
      <w:r w:rsidR="00D85062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63EE0" w:rsidRPr="00A83169" w:rsidRDefault="00AD073C" w:rsidP="00AD073C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63EE0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1.3. 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Право Продавца на распоряжение Долей подтверждается </w:t>
      </w:r>
      <w:r w:rsidR="005028B7">
        <w:rPr>
          <w:rFonts w:ascii="Times New Roman" w:hAnsi="Times New Roman" w:cs="Times New Roman"/>
          <w:color w:val="auto"/>
          <w:sz w:val="22"/>
          <w:szCs w:val="22"/>
        </w:rPr>
        <w:t xml:space="preserve">Протоколом 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№ 1 </w:t>
      </w:r>
      <w:r w:rsidR="005028B7">
        <w:rPr>
          <w:rFonts w:ascii="Times New Roman" w:hAnsi="Times New Roman" w:cs="Times New Roman"/>
          <w:color w:val="auto"/>
          <w:sz w:val="22"/>
          <w:szCs w:val="22"/>
        </w:rPr>
        <w:t>Общего собр</w:t>
      </w:r>
      <w:r w:rsidR="005028B7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5028B7">
        <w:rPr>
          <w:rFonts w:ascii="Times New Roman" w:hAnsi="Times New Roman" w:cs="Times New Roman"/>
          <w:color w:val="auto"/>
          <w:sz w:val="22"/>
          <w:szCs w:val="22"/>
        </w:rPr>
        <w:t xml:space="preserve">ния учредителей Общества с ограниченной ответственностью </w:t>
      </w:r>
      <w:r w:rsidR="00266D4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 xml:space="preserve">Проект </w:t>
      </w:r>
      <w:proofErr w:type="spellStart"/>
      <w:r w:rsidR="000B4A3F">
        <w:rPr>
          <w:rFonts w:ascii="Times New Roman" w:hAnsi="Times New Roman" w:cs="Times New Roman"/>
          <w:color w:val="auto"/>
          <w:sz w:val="22"/>
          <w:szCs w:val="22"/>
        </w:rPr>
        <w:t>Октого</w:t>
      </w:r>
      <w:proofErr w:type="spellEnd"/>
      <w:r w:rsidR="005028B7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от </w:t>
      </w:r>
      <w:r w:rsidR="00526C82" w:rsidRPr="00526C82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526C82" w:rsidRPr="00526C82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526C82" w:rsidRPr="00526C82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года; выпиской из Единого государственного реестра юридических лиц, </w:t>
      </w:r>
      <w:r w:rsidR="00EE59B9" w:rsidRPr="00714A05">
        <w:rPr>
          <w:rFonts w:ascii="Times New Roman" w:hAnsi="Times New Roman" w:cs="Times New Roman"/>
          <w:color w:val="auto"/>
          <w:sz w:val="22"/>
          <w:szCs w:val="22"/>
        </w:rPr>
        <w:t xml:space="preserve">выданной 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>_______</w:t>
      </w:r>
      <w:r w:rsidR="00103F55" w:rsidRPr="00714A0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E59B9" w:rsidRPr="00714A05">
        <w:rPr>
          <w:rFonts w:ascii="Times New Roman" w:hAnsi="Times New Roman" w:cs="Times New Roman"/>
          <w:color w:val="auto"/>
          <w:sz w:val="22"/>
          <w:szCs w:val="22"/>
        </w:rPr>
        <w:t xml:space="preserve"> 20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EE59B9" w:rsidRPr="00714A05">
        <w:rPr>
          <w:rFonts w:ascii="Times New Roman" w:hAnsi="Times New Roman" w:cs="Times New Roman"/>
          <w:color w:val="auto"/>
          <w:sz w:val="22"/>
          <w:szCs w:val="22"/>
        </w:rPr>
        <w:t xml:space="preserve"> года 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>инспекцией Федеральной налоговой службы №</w:t>
      </w:r>
      <w:r w:rsidR="000B4A3F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="0023501D">
        <w:rPr>
          <w:rFonts w:ascii="Times New Roman" w:hAnsi="Times New Roman" w:cs="Times New Roman"/>
          <w:color w:val="auto"/>
          <w:sz w:val="22"/>
          <w:szCs w:val="22"/>
        </w:rPr>
        <w:t xml:space="preserve"> по </w:t>
      </w:r>
      <w:proofErr w:type="spellStart"/>
      <w:r w:rsidR="000B4A3F">
        <w:rPr>
          <w:rFonts w:ascii="Times New Roman" w:hAnsi="Times New Roman" w:cs="Times New Roman"/>
          <w:color w:val="auto"/>
          <w:sz w:val="22"/>
          <w:szCs w:val="22"/>
        </w:rPr>
        <w:t>г</w:t>
      </w:r>
      <w:proofErr w:type="gramStart"/>
      <w:r w:rsidR="000B4A3F">
        <w:rPr>
          <w:rFonts w:ascii="Times New Roman" w:hAnsi="Times New Roman" w:cs="Times New Roman"/>
          <w:color w:val="auto"/>
          <w:sz w:val="22"/>
          <w:szCs w:val="22"/>
        </w:rPr>
        <w:t>.М</w:t>
      </w:r>
      <w:proofErr w:type="gramEnd"/>
      <w:r w:rsidR="000B4A3F">
        <w:rPr>
          <w:rFonts w:ascii="Times New Roman" w:hAnsi="Times New Roman" w:cs="Times New Roman"/>
          <w:color w:val="auto"/>
          <w:sz w:val="22"/>
          <w:szCs w:val="22"/>
        </w:rPr>
        <w:t>оскве</w:t>
      </w:r>
      <w:proofErr w:type="spellEnd"/>
      <w:r w:rsidRPr="00714A05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AD073C" w:rsidP="00AD073C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гаран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тирует, что на дату подписания Договора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является собственником 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прод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ваем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ой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им по Договору Дол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вправе ею свободно распоряжаться без как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их-либо ограничений. Ук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занная Доля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полностью оплачена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порядке и в сроки, установленные учредительными документами и действующим законодательством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никому не отчуждена, не заложена, под арестом или иным запр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том не состоит, каким-либо иным образом не обременена, отсутствуют какие-либо иски, претензии или иные треб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ования в отношении продаваемой Доли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Каких-либо неисполненных финансовых и иных обязательств у 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Продавца по отношению к Обществу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не имеется. </w:t>
      </w:r>
      <w:r w:rsidR="00791AE2" w:rsidRPr="0023501D">
        <w:rPr>
          <w:rFonts w:ascii="Times New Roman" w:hAnsi="Times New Roman" w:cs="Times New Roman"/>
          <w:color w:val="auto"/>
          <w:sz w:val="22"/>
          <w:szCs w:val="22"/>
        </w:rPr>
        <w:t>Общество не находится в пр</w:t>
      </w:r>
      <w:r w:rsidR="00791AE2" w:rsidRPr="0023501D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791AE2" w:rsidRPr="0023501D">
        <w:rPr>
          <w:rFonts w:ascii="Times New Roman" w:hAnsi="Times New Roman" w:cs="Times New Roman"/>
          <w:color w:val="auto"/>
          <w:sz w:val="22"/>
          <w:szCs w:val="22"/>
        </w:rPr>
        <w:t>цессе реорганизации, в стадии ликвидации или банкротства.</w:t>
      </w:r>
    </w:p>
    <w:p w:rsidR="00C043C5" w:rsidRPr="00A83169" w:rsidRDefault="00AD073C" w:rsidP="00AD073C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C043C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Стороны гарантируют отсутствие необходимости получения предварительного согласия Федеральной антимонопольной службы на заключение настоящего </w:t>
      </w:r>
      <w:r w:rsidR="00791AE2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C043C5" w:rsidRPr="00A83169">
        <w:rPr>
          <w:rFonts w:ascii="Times New Roman" w:hAnsi="Times New Roman" w:cs="Times New Roman"/>
          <w:color w:val="auto"/>
          <w:sz w:val="22"/>
          <w:szCs w:val="22"/>
        </w:rPr>
        <w:t>оговора.</w:t>
      </w:r>
    </w:p>
    <w:p w:rsidR="00457624" w:rsidRPr="00A83169" w:rsidRDefault="00AD073C" w:rsidP="007A67D1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5762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BA01CB" w:rsidRPr="00A83169" w:rsidRDefault="004856CC" w:rsidP="002C368E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2.</w:t>
      </w:r>
      <w:r w:rsidR="0018111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Срок действия договора</w:t>
      </w:r>
    </w:p>
    <w:p w:rsidR="00BA01CB" w:rsidRPr="00A83169" w:rsidRDefault="005415D2" w:rsidP="005415D2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2.1.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Договор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вступает в силу с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момента его подписания Сторонами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>и нотариального удостов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рения 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 действует до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полного исполнения Сторонами своих обязательств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2C368E" w:rsidRPr="00A83169" w:rsidRDefault="002C368E" w:rsidP="002C368E">
      <w:pPr>
        <w:pStyle w:val="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2C368E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3.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Права и обязанности сторон</w:t>
      </w:r>
    </w:p>
    <w:p w:rsidR="00BA01CB" w:rsidRPr="00A83169" w:rsidRDefault="005415D2" w:rsidP="005415D2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3.1.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обязуется:</w:t>
      </w:r>
    </w:p>
    <w:p w:rsidR="009F32D7" w:rsidRPr="00A83169" w:rsidRDefault="005415D2" w:rsidP="005415D2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847ED" w:rsidRPr="00A83169">
        <w:rPr>
          <w:rFonts w:ascii="Times New Roman" w:hAnsi="Times New Roman" w:cs="Times New Roman"/>
          <w:color w:val="auto"/>
          <w:sz w:val="22"/>
          <w:szCs w:val="22"/>
        </w:rPr>
        <w:t>3.1.1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апра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вить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в адрес Общества письменно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уведомлени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 состоявш</w:t>
      </w:r>
      <w:r w:rsidR="00056043" w:rsidRPr="00A83169">
        <w:rPr>
          <w:rFonts w:ascii="Times New Roman" w:hAnsi="Times New Roman" w:cs="Times New Roman"/>
          <w:color w:val="auto"/>
          <w:sz w:val="22"/>
          <w:szCs w:val="22"/>
        </w:rPr>
        <w:t>емся переходе права собственности на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Дол</w:t>
      </w:r>
      <w:r w:rsidR="00056043" w:rsidRPr="00A83169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58C0" w:rsidRPr="00A83169">
        <w:rPr>
          <w:rFonts w:ascii="Times New Roman" w:hAnsi="Times New Roman" w:cs="Times New Roman"/>
          <w:color w:val="auto"/>
          <w:sz w:val="22"/>
          <w:szCs w:val="22"/>
        </w:rPr>
        <w:t>к Покупат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елю в течение</w:t>
      </w:r>
      <w:proofErr w:type="gramEnd"/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3 (Трех) рабочих дней с момента подписания Стор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нами настоящего Договора и его нотариального удостоверения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BA01CB" w:rsidRPr="00A83169" w:rsidRDefault="005415D2" w:rsidP="005415D2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3.1.2.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Передать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Покупателю Долю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полностью свободную от прав третьих лиц, не состоящую в споре и под арестом, не я</w:t>
      </w:r>
      <w:r w:rsidR="00BC054C" w:rsidRPr="00A83169">
        <w:rPr>
          <w:rFonts w:ascii="Times New Roman" w:hAnsi="Times New Roman" w:cs="Times New Roman"/>
          <w:color w:val="auto"/>
          <w:sz w:val="22"/>
          <w:szCs w:val="22"/>
        </w:rPr>
        <w:t>вляющуюся предметом залога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237375" w:rsidRPr="00A83169" w:rsidRDefault="00F72217" w:rsidP="00F72217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>3.1.</w:t>
      </w:r>
      <w:r w:rsidR="0018111B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="00237375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Осуществить все действия, необходимые для регистрации 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изменений </w:t>
      </w:r>
      <w:r w:rsidR="00237375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в </w:t>
      </w:r>
      <w:r w:rsidR="00443F94" w:rsidRPr="00E2155E">
        <w:rPr>
          <w:rFonts w:ascii="Times New Roman" w:hAnsi="Times New Roman" w:cs="Times New Roman"/>
          <w:color w:val="auto"/>
          <w:sz w:val="22"/>
          <w:szCs w:val="22"/>
        </w:rPr>
        <w:t>органах, ос</w:t>
      </w:r>
      <w:r w:rsidR="00443F94" w:rsidRPr="00E2155E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443F94" w:rsidRPr="00E2155E">
        <w:rPr>
          <w:rFonts w:ascii="Times New Roman" w:hAnsi="Times New Roman" w:cs="Times New Roman"/>
          <w:color w:val="auto"/>
          <w:sz w:val="22"/>
          <w:szCs w:val="22"/>
        </w:rPr>
        <w:t>ществляющих государственную регистрацию юридических лиц.</w:t>
      </w:r>
      <w:r w:rsidR="00443F9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BA01CB" w:rsidRPr="00A83169" w:rsidRDefault="00F72217" w:rsidP="00F72217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3.2.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Покупатель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обязуется:</w:t>
      </w:r>
    </w:p>
    <w:p w:rsidR="00BA01CB" w:rsidRPr="00A83169" w:rsidRDefault="00F72217" w:rsidP="00F72217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3.2.1.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Принять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Долю в соответствии с условиями Договора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F72217" w:rsidP="00F72217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3.2.2. </w:t>
      </w:r>
      <w:proofErr w:type="gramStart"/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Оплатить стоимость Доли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по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рядке и в сроки, установленные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536B14" w:rsidRPr="00A83169" w:rsidRDefault="00536B14" w:rsidP="00536B14">
      <w:pPr>
        <w:pStyle w:val="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536B14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4.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Переход права собственности на </w:t>
      </w:r>
      <w:r w:rsidR="00536B14" w:rsidRPr="00A83169">
        <w:rPr>
          <w:rFonts w:ascii="Times New Roman" w:hAnsi="Times New Roman" w:cs="Times New Roman"/>
          <w:b/>
          <w:color w:val="auto"/>
          <w:sz w:val="22"/>
          <w:szCs w:val="22"/>
        </w:rPr>
        <w:t>Д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олю</w:t>
      </w:r>
    </w:p>
    <w:p w:rsidR="00536B14" w:rsidRPr="00A83169" w:rsidRDefault="00536B14" w:rsidP="00536B14">
      <w:pPr>
        <w:pStyle w:val="a4"/>
        <w:tabs>
          <w:tab w:val="clear" w:pos="284"/>
        </w:tabs>
        <w:spacing w:before="0"/>
        <w:ind w:firstLine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4.1. Продаваемая Доля переходит к Покупателю с момента нотариального удостоверения настоящего </w:t>
      </w:r>
      <w:r w:rsidR="00F26D03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оговора.</w:t>
      </w:r>
    </w:p>
    <w:p w:rsidR="00536B14" w:rsidRPr="00A83169" w:rsidRDefault="00EB46F6" w:rsidP="00EB46F6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>Одновременно к Покупателю переходят все права и обязанности участника Общества, во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никшие до удостоверения </w:t>
      </w:r>
      <w:r w:rsidR="00F26D03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>оговора, за исключением дополнительных прав и обязанностей Продавца, если такие имеются.</w:t>
      </w:r>
    </w:p>
    <w:p w:rsidR="000A6D65" w:rsidRPr="00A83169" w:rsidRDefault="000A6D65" w:rsidP="000A6D65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BB1754" w:rsidP="000A6D65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5.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Цена и порядок расчетов</w:t>
      </w:r>
    </w:p>
    <w:p w:rsidR="00BA01CB" w:rsidRPr="00A83169" w:rsidRDefault="00BB1754" w:rsidP="00BB1754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5.1. </w:t>
      </w:r>
      <w:r w:rsidR="000A6D6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По соглашению Сторон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стоимость Доли по Договору составляет</w:t>
      </w:r>
      <w:proofErr w:type="gramStart"/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85039">
        <w:rPr>
          <w:rFonts w:ascii="Times New Roman" w:hAnsi="Times New Roman" w:cs="Times New Roman"/>
          <w:color w:val="auto"/>
          <w:sz w:val="22"/>
          <w:szCs w:val="22"/>
        </w:rPr>
        <w:t>________ (________________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рублей.</w:t>
      </w:r>
    </w:p>
    <w:p w:rsidR="00BB1754" w:rsidRPr="00A83169" w:rsidRDefault="00BB1754" w:rsidP="00BB1754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5.2.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Оплата </w:t>
      </w:r>
      <w:r w:rsidR="00E9428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стоимости Доли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осуществляется Покупателем не позднее </w:t>
      </w:r>
      <w:r w:rsidR="008F470E" w:rsidRPr="00A83169">
        <w:rPr>
          <w:rFonts w:ascii="Times New Roman" w:hAnsi="Times New Roman" w:cs="Times New Roman"/>
          <w:color w:val="auto"/>
          <w:sz w:val="22"/>
          <w:szCs w:val="22"/>
        </w:rPr>
        <w:t>3 (Т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рёх</w:t>
      </w:r>
      <w:r w:rsidR="008F470E" w:rsidRPr="00A8316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банковских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дней с момента нотар</w:t>
      </w:r>
      <w:r w:rsidR="0001770A" w:rsidRPr="00A83169">
        <w:rPr>
          <w:rFonts w:ascii="Times New Roman" w:hAnsi="Times New Roman" w:cs="Times New Roman"/>
          <w:color w:val="auto"/>
          <w:sz w:val="22"/>
          <w:szCs w:val="22"/>
        </w:rPr>
        <w:t>иального удостоверения Договора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путём перечисления денежных сре</w:t>
      </w:r>
      <w:proofErr w:type="gramStart"/>
      <w:r w:rsidRPr="00A83169">
        <w:rPr>
          <w:rFonts w:ascii="Times New Roman" w:hAnsi="Times New Roman" w:cs="Times New Roman"/>
          <w:color w:val="auto"/>
          <w:sz w:val="22"/>
          <w:szCs w:val="22"/>
        </w:rPr>
        <w:t>дств в в</w:t>
      </w:r>
      <w:proofErr w:type="gramEnd"/>
      <w:r w:rsidRPr="00A83169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люте Российской Федерации на расчётный счёт Продавца. Обязанности Покупателя в части оплаты по Договору считаются исполненными с момента поступления денежных средств на расчётный счёт Продавца.</w:t>
      </w:r>
    </w:p>
    <w:p w:rsidR="00BA01CB" w:rsidRDefault="004856CC" w:rsidP="00E2155E">
      <w:pPr>
        <w:pStyle w:val="a4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5.</w:t>
      </w:r>
      <w:r w:rsidR="00BB175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Каждая из Сторон самостоятельно и за свой счёт оплачивает все налоги, сборы, пошлины и иные платежи, обязательства по уплате которых</w:t>
      </w:r>
      <w:r w:rsidR="004E09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могут возникнуть у Сторон при исполнении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Дог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вора или в связи с его исполнением.</w:t>
      </w:r>
    </w:p>
    <w:p w:rsidR="005D1F6A" w:rsidRPr="00A83169" w:rsidRDefault="005D1F6A" w:rsidP="00E2155E">
      <w:pPr>
        <w:pStyle w:val="a4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5.4.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74603">
        <w:rPr>
          <w:rFonts w:ascii="Times New Roman" w:hAnsi="Times New Roman" w:cs="Times New Roman"/>
          <w:color w:val="auto"/>
          <w:sz w:val="22"/>
          <w:szCs w:val="22"/>
        </w:rPr>
        <w:t>Все расходы, включая н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отариальные 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расходы</w:t>
      </w:r>
      <w:r>
        <w:rPr>
          <w:rFonts w:ascii="Times New Roman" w:hAnsi="Times New Roman" w:cs="Times New Roman"/>
          <w:color w:val="auto"/>
          <w:sz w:val="22"/>
          <w:szCs w:val="22"/>
        </w:rPr>
        <w:t>, связанные с переходом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права на Долю несёт </w:t>
      </w:r>
      <w:r>
        <w:rPr>
          <w:rFonts w:ascii="Times New Roman" w:hAnsi="Times New Roman" w:cs="Times New Roman"/>
          <w:color w:val="auto"/>
          <w:sz w:val="22"/>
          <w:szCs w:val="22"/>
        </w:rPr>
        <w:t>Покупатель.</w:t>
      </w:r>
    </w:p>
    <w:p w:rsidR="003C49F0" w:rsidRPr="00A83169" w:rsidRDefault="003C49F0" w:rsidP="003C49F0">
      <w:pPr>
        <w:pStyle w:val="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3C49F0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6.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Ответственность сторон</w:t>
      </w:r>
    </w:p>
    <w:p w:rsidR="00BA01CB" w:rsidRPr="00A83169" w:rsidRDefault="003E708E" w:rsidP="003E708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6.1. </w:t>
      </w:r>
      <w:r w:rsidR="004E091B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несут ответственность за неисполнение или ненадлежащее ис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полнение своих обязательств по Договору в соответствии с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законодательством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Российской Федерации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BA01CB" w:rsidRPr="00A83169" w:rsidRDefault="003E708E" w:rsidP="003E708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6.2.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Неустойка по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Догово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выплачивается только на основании обосно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ванного письменного требования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3E708E" w:rsidP="003E708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6.3.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Помимо уп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латы неустоек, предусмотренных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виновная сторона обязана возм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стить потерпевшей стороне 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прямые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убытки, возникшие в результате невыполнения/ненадлежащ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его выполнения обязательств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9C2F7C" w:rsidRPr="00A83169" w:rsidRDefault="003E708E" w:rsidP="003E708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6.4.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Ответственность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Продавца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BA01CB" w:rsidRPr="00A83169" w:rsidRDefault="003E708E" w:rsidP="003E708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6.4.1.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 случае нарушения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Продавцом сроков уведомлен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ия Общества, предусмотренных п. </w:t>
      </w:r>
      <w:r w:rsidR="006041AB" w:rsidRPr="00A83169">
        <w:rPr>
          <w:rFonts w:ascii="Times New Roman" w:hAnsi="Times New Roman" w:cs="Times New Roman"/>
          <w:color w:val="auto"/>
          <w:sz w:val="22"/>
          <w:szCs w:val="22"/>
        </w:rPr>
        <w:t>3.1.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1 Договора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выплатить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Покупателю пени из расчё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та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0,5% </w:t>
      </w:r>
      <w:r w:rsidR="004725C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(Ноль целых пять десятых процента)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от стоимости Доли за каждый день просрочки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441A35" w:rsidP="00441A35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6.5.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Ответственность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Покупателя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BA01CB" w:rsidRDefault="00441A35" w:rsidP="005423B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6.5.1.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 случае несвоевременной оплаты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Покупателем стоимости Доли в соответствии с усл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виями Договора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Покупатель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выплатить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Продавцу пени из расчё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та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0,5%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725C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(Ноль целых пять десятых процента)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от стоимости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Доли за каждый день просрочки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5423BE" w:rsidRPr="005423BE" w:rsidRDefault="005423BE" w:rsidP="005423BE">
      <w:pPr>
        <w:pStyle w:val="a4"/>
        <w:tabs>
          <w:tab w:val="clear" w:pos="284"/>
          <w:tab w:val="left" w:pos="993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423BE">
        <w:rPr>
          <w:rFonts w:ascii="Times New Roman" w:hAnsi="Times New Roman" w:cs="Times New Roman"/>
          <w:color w:val="auto"/>
          <w:sz w:val="22"/>
          <w:szCs w:val="22"/>
        </w:rPr>
        <w:t>6.6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proofErr w:type="gramStart"/>
      <w:r w:rsidRPr="005423BE">
        <w:rPr>
          <w:rFonts w:ascii="Times New Roman" w:hAnsi="Times New Roman" w:cs="Times New Roman"/>
          <w:color w:val="auto"/>
          <w:sz w:val="22"/>
          <w:szCs w:val="22"/>
        </w:rPr>
        <w:t>Продавец не предоставляет никаких дополнительных гарантий, кроме указанных в п. 1.4. настоящего Договора, и не несет никакой ответственности в отношении финансового состояния О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б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щества, качества и сохранности любых документов Общества, фиксации и правовой защиты инте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лектуальной собственности Общества и возможного оспаривания авторских и любых смежных прав, состояния налоговой и управленческой отчетности Общества, размера долгов и обязательств Общ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ства, вовлеченности в любые административные и</w:t>
      </w:r>
      <w:proofErr w:type="gramEnd"/>
      <w:r w:rsidRPr="005423BE">
        <w:rPr>
          <w:rFonts w:ascii="Times New Roman" w:hAnsi="Times New Roman" w:cs="Times New Roman"/>
          <w:color w:val="auto"/>
          <w:sz w:val="22"/>
          <w:szCs w:val="22"/>
        </w:rPr>
        <w:t xml:space="preserve"> гражданские производства Общества и т.п.  </w:t>
      </w:r>
    </w:p>
    <w:p w:rsidR="005423BE" w:rsidRPr="00A83169" w:rsidRDefault="005423BE" w:rsidP="005423BE">
      <w:pPr>
        <w:pStyle w:val="a4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423BE">
        <w:rPr>
          <w:rFonts w:ascii="Times New Roman" w:hAnsi="Times New Roman" w:cs="Times New Roman"/>
          <w:color w:val="auto"/>
          <w:sz w:val="22"/>
          <w:szCs w:val="22"/>
        </w:rPr>
        <w:t>6.7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proofErr w:type="gramStart"/>
      <w:r w:rsidRPr="005423BE">
        <w:rPr>
          <w:rFonts w:ascii="Times New Roman" w:hAnsi="Times New Roman" w:cs="Times New Roman"/>
          <w:color w:val="auto"/>
          <w:sz w:val="22"/>
          <w:szCs w:val="22"/>
        </w:rPr>
        <w:t>Покупатель принимает на себя любые риски и ответственность и обязуется не привлекать Продавца к любым спорам и для защиты любых прав, или в качестве соответчика, или для привлеч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5423BE">
        <w:rPr>
          <w:rFonts w:ascii="Times New Roman" w:hAnsi="Times New Roman" w:cs="Times New Roman"/>
          <w:color w:val="auto"/>
          <w:sz w:val="22"/>
          <w:szCs w:val="22"/>
        </w:rPr>
        <w:t>ния к солидарной и/или субсидиарной ответственности, или не предъявлять требований в порядке регресса и т.д. в отношении изложенного в п. 6.6. настоящего Договора</w:t>
      </w:r>
      <w:proofErr w:type="gramEnd"/>
    </w:p>
    <w:p w:rsidR="004725CB" w:rsidRPr="00A83169" w:rsidRDefault="004725CB" w:rsidP="004725CB">
      <w:pPr>
        <w:pStyle w:val="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4725CB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7.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Основания и порядок расторжения договора</w:t>
      </w:r>
    </w:p>
    <w:p w:rsidR="00BA01CB" w:rsidRPr="00A83169" w:rsidRDefault="00A521A9" w:rsidP="00A521A9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7.1.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Договор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может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быть расторгнут по соглашению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по основаниям, предусмотре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ным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законодательством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РФ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725CB" w:rsidRPr="00A83169" w:rsidRDefault="004725CB" w:rsidP="004725CB">
      <w:pPr>
        <w:pStyle w:val="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4856CC" w:rsidP="004725CB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8.</w:t>
      </w:r>
      <w:r w:rsidR="00A521A9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Разрешение споров из договора</w:t>
      </w:r>
    </w:p>
    <w:p w:rsidR="00E2155E" w:rsidRPr="00E2155E" w:rsidRDefault="00A521A9" w:rsidP="00E2155E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.1. Все споры и разногласия, которые могут возникнуть между Сторонами по вопросам, не урегулированным настоящим Договором, будут разрешаться путем переговоров на основе действ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ющего законодательства РФ.</w:t>
      </w:r>
    </w:p>
    <w:p w:rsidR="00E2155E" w:rsidRPr="00E2155E" w:rsidRDefault="00A521A9" w:rsidP="00E2155E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lastRenderedPageBreak/>
        <w:tab/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.2. При </w:t>
      </w:r>
      <w:proofErr w:type="spellStart"/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неурегулировании</w:t>
      </w:r>
      <w:proofErr w:type="spellEnd"/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 в процессе переговоров спорных вопросов споры разрешаются в суде в порядке, установленном действующим законодательством РФ</w:t>
      </w:r>
      <w:r w:rsidR="00803F2B">
        <w:rPr>
          <w:rFonts w:ascii="Times New Roman" w:hAnsi="Times New Roman" w:cs="Times New Roman"/>
          <w:color w:val="auto"/>
          <w:sz w:val="22"/>
          <w:szCs w:val="22"/>
        </w:rPr>
        <w:t>, в Арбитражном суде г. Москвы.</w:t>
      </w:r>
    </w:p>
    <w:p w:rsidR="00BA01CB" w:rsidRPr="00A83169" w:rsidRDefault="00BA01CB" w:rsidP="00E2155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725CB" w:rsidRPr="00A83169" w:rsidRDefault="004725CB" w:rsidP="004725CB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A521A9" w:rsidP="004725CB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9. Освобождение от ответственности</w:t>
      </w:r>
    </w:p>
    <w:p w:rsidR="00BA01CB" w:rsidRPr="00A83169" w:rsidRDefault="00A521A9" w:rsidP="00A521A9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9.1.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освобождаются от ответственности за полное или частично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е неисполнение об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зательств по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Дого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асти или других независящих от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обстоятельств.</w:t>
      </w:r>
    </w:p>
    <w:p w:rsidR="00BA01CB" w:rsidRDefault="00A521A9" w:rsidP="00E2155E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9.2.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торона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которая не мо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жет выполнить обязательства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должна 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без промедл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ния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не позднее 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Семи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после наступления обстоятельств непреодолимой си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лы, письменно известить другую Сторону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с предоставлением обосновывающих документов, выданных компетентными органами.</w:t>
      </w:r>
    </w:p>
    <w:p w:rsidR="00E2155E" w:rsidRPr="00A83169" w:rsidRDefault="00E2155E" w:rsidP="00E2155E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 xml:space="preserve">9.3. 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При прекращении указанных в п. </w:t>
      </w:r>
      <w:r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1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. обстоятель</w:t>
      </w:r>
      <w:proofErr w:type="gramStart"/>
      <w:r w:rsidRPr="00E2155E">
        <w:rPr>
          <w:rFonts w:ascii="Times New Roman" w:hAnsi="Times New Roman" w:cs="Times New Roman"/>
          <w:color w:val="auto"/>
          <w:sz w:val="22"/>
          <w:szCs w:val="22"/>
        </w:rPr>
        <w:t>ств Ст</w:t>
      </w:r>
      <w:proofErr w:type="gramEnd"/>
      <w:r w:rsidRPr="00E2155E">
        <w:rPr>
          <w:rFonts w:ascii="Times New Roman" w:hAnsi="Times New Roman" w:cs="Times New Roman"/>
          <w:color w:val="auto"/>
          <w:sz w:val="22"/>
          <w:szCs w:val="22"/>
        </w:rPr>
        <w:t>орона должна без промедления известить об этом другую Сторону в письменном виде. В извещении должен быть указан срок, в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к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оторый предполагается исполнить обязательства по настоящему Договору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A521A9" w:rsidP="00A521A9">
      <w:pPr>
        <w:pStyle w:val="a4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9.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приз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нают, что неплатежеспособность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обстоятельством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, освобождающим Сторону от ответственности за неисполнение или ненадлежащее исполнение обяз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тельств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D9596E" w:rsidRPr="00A83169" w:rsidRDefault="00D9596E" w:rsidP="00D9596E">
      <w:pPr>
        <w:pStyle w:val="3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A521A9" w:rsidP="00D9596E">
      <w:pPr>
        <w:pStyle w:val="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10.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Прочие условия</w:t>
      </w:r>
    </w:p>
    <w:p w:rsidR="005D1F6A" w:rsidRPr="005D1F6A" w:rsidRDefault="005D1F6A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.1. Настоящий Договор вступает в силу </w:t>
      </w:r>
      <w:proofErr w:type="gramStart"/>
      <w:r w:rsidRPr="005D1F6A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proofErr w:type="gramEnd"/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его подписания Сторонами и его нотариал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ного удостоверения.</w:t>
      </w:r>
    </w:p>
    <w:p w:rsidR="005D1F6A" w:rsidRPr="005D1F6A" w:rsidRDefault="005D1F6A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.2. Настоящий Д</w:t>
      </w:r>
      <w:r>
        <w:rPr>
          <w:rFonts w:ascii="Times New Roman" w:hAnsi="Times New Roman" w:cs="Times New Roman"/>
          <w:color w:val="auto"/>
          <w:sz w:val="22"/>
          <w:szCs w:val="22"/>
        </w:rPr>
        <w:t>оговор составлен в 3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экземплярах, имеющих одинаковую юридическую силу, по одному экземпляру для каждой Стороны и Нотариуса.</w:t>
      </w:r>
    </w:p>
    <w:p w:rsidR="005D1F6A" w:rsidRPr="005D1F6A" w:rsidRDefault="005D1F6A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 Права и обязанности каждой из Сторон по настоящему Договору не могут быть перед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ны третьему лицу без письменного на то предварительного согласия другой Стороны.</w:t>
      </w:r>
    </w:p>
    <w:p w:rsidR="005D1F6A" w:rsidRDefault="005D1F6A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10.4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 Все изменения и дополнения к настоящему Договору должны быть совершены в пис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менной форме и подписаны уполномоченными на это лицами и одобрены компетентными органами, если такое одобрение необходимо</w:t>
      </w:r>
      <w:r w:rsidR="00BA2413"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BA01CB" w:rsidRPr="00A83169" w:rsidRDefault="005D1F6A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4A5199" w:rsidRPr="005D1F6A" w:rsidRDefault="004A5199" w:rsidP="005D1F6A">
      <w:pPr>
        <w:pStyle w:val="a4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A83169" w:rsidRDefault="000452DD" w:rsidP="004A5199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11.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Адреса и реквизиты сторон</w:t>
      </w:r>
    </w:p>
    <w:p w:rsidR="003D31E4" w:rsidRDefault="003D31E4" w:rsidP="000452DD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5D1F6A" w:rsidRDefault="004A5199" w:rsidP="005D1F6A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i/>
          <w:color w:val="auto"/>
          <w:sz w:val="22"/>
          <w:szCs w:val="22"/>
        </w:rPr>
        <w:tab/>
      </w:r>
      <w:r w:rsidR="000452DD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11.1. </w:t>
      </w:r>
      <w:r w:rsidR="003136BB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5D1F6A" w:rsidRDefault="005D1F6A" w:rsidP="005D1F6A">
      <w:pPr>
        <w:pStyle w:val="a4"/>
        <w:tabs>
          <w:tab w:val="clear" w:pos="284"/>
        </w:tabs>
        <w:spacing w:before="0"/>
        <w:ind w:left="709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D1F6A">
        <w:rPr>
          <w:rFonts w:ascii="Times New Roman" w:hAnsi="Times New Roman" w:cs="Times New Roman"/>
          <w:b/>
          <w:color w:val="auto"/>
          <w:sz w:val="22"/>
          <w:szCs w:val="22"/>
        </w:rPr>
        <w:t>ЗАО «ВТБ Капитал Управление Активами» Д.У. Закрытого паевого инвестиционного фонда особо рисковых (венчурных) инвестиций «</w:t>
      </w:r>
      <w:r w:rsidR="00B80434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____________________________________</w:t>
      </w:r>
      <w:r w:rsidRPr="005D1F6A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</w:p>
    <w:p w:rsidR="005D1F6A" w:rsidRPr="005D1F6A" w:rsidRDefault="000452DD" w:rsidP="005D1F6A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5D1F6A" w:rsidRPr="005D1F6A">
        <w:rPr>
          <w:rFonts w:ascii="Times New Roman" w:hAnsi="Times New Roman" w:cs="Times New Roman"/>
          <w:color w:val="auto"/>
          <w:sz w:val="22"/>
          <w:szCs w:val="22"/>
        </w:rPr>
        <w:t>Место нахождения: 123</w:t>
      </w:r>
      <w:r w:rsidR="005D1F6A">
        <w:rPr>
          <w:rFonts w:ascii="Times New Roman" w:hAnsi="Times New Roman" w:cs="Times New Roman"/>
          <w:color w:val="auto"/>
          <w:sz w:val="22"/>
          <w:szCs w:val="22"/>
        </w:rPr>
        <w:t>317, Россия, г. Москва,</w:t>
      </w:r>
      <w:r w:rsidR="005D1F6A"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наб. </w:t>
      </w:r>
      <w:proofErr w:type="gramStart"/>
      <w:r w:rsidR="005D1F6A" w:rsidRPr="005D1F6A">
        <w:rPr>
          <w:rFonts w:ascii="Times New Roman" w:hAnsi="Times New Roman" w:cs="Times New Roman"/>
          <w:color w:val="auto"/>
          <w:sz w:val="22"/>
          <w:szCs w:val="22"/>
        </w:rPr>
        <w:t>Пресненская</w:t>
      </w:r>
      <w:proofErr w:type="gramEnd"/>
      <w:r w:rsidR="005D1F6A"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5D1F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D1F6A" w:rsidRPr="005D1F6A">
        <w:rPr>
          <w:rFonts w:ascii="Times New Roman" w:hAnsi="Times New Roman" w:cs="Times New Roman"/>
          <w:color w:val="auto"/>
          <w:sz w:val="22"/>
          <w:szCs w:val="22"/>
        </w:rPr>
        <w:t>дом 10</w:t>
      </w:r>
    </w:p>
    <w:p w:rsidR="005D1F6A" w:rsidRPr="005D1F6A" w:rsidRDefault="005D1F6A" w:rsidP="005D1F6A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D1F6A">
        <w:rPr>
          <w:rFonts w:ascii="Times New Roman" w:hAnsi="Times New Roman" w:cs="Times New Roman"/>
          <w:color w:val="auto"/>
          <w:sz w:val="22"/>
          <w:szCs w:val="22"/>
        </w:rPr>
        <w:t>ОГРН 1027739323600</w:t>
      </w:r>
    </w:p>
    <w:p w:rsidR="005D1F6A" w:rsidRPr="005D1F6A" w:rsidRDefault="005D1F6A" w:rsidP="005D1F6A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ИНН 7701140866  КПП 775001001 </w:t>
      </w:r>
    </w:p>
    <w:p w:rsidR="005D1F6A" w:rsidRPr="005D1F6A" w:rsidRDefault="005D1F6A" w:rsidP="005D1F6A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5D1F6A">
        <w:rPr>
          <w:rFonts w:ascii="Times New Roman" w:hAnsi="Times New Roman" w:cs="Times New Roman"/>
          <w:color w:val="auto"/>
          <w:sz w:val="22"/>
          <w:szCs w:val="22"/>
        </w:rPr>
        <w:t>р</w:t>
      </w:r>
      <w:proofErr w:type="gramEnd"/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/с </w:t>
      </w:r>
      <w:r w:rsidR="00B80434">
        <w:rPr>
          <w:rFonts w:ascii="Times New Roman" w:hAnsi="Times New Roman" w:cs="Times New Roman"/>
          <w:color w:val="auto"/>
          <w:sz w:val="22"/>
          <w:szCs w:val="22"/>
        </w:rPr>
        <w:t>__________________________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в </w:t>
      </w:r>
      <w:r w:rsidR="00B80434">
        <w:rPr>
          <w:rFonts w:ascii="Times New Roman" w:hAnsi="Times New Roman" w:cs="Times New Roman"/>
          <w:color w:val="auto"/>
          <w:sz w:val="22"/>
          <w:szCs w:val="22"/>
        </w:rPr>
        <w:t>______________</w:t>
      </w:r>
    </w:p>
    <w:p w:rsidR="005D1F6A" w:rsidRPr="005D1F6A" w:rsidRDefault="00B80434" w:rsidP="005D1F6A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к/с ___________________________ в ___________________</w:t>
      </w:r>
    </w:p>
    <w:p w:rsidR="00BA01CB" w:rsidRPr="00A83169" w:rsidRDefault="00B80434" w:rsidP="005D1F6A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БИК ______________________</w:t>
      </w:r>
    </w:p>
    <w:p w:rsidR="003D31E4" w:rsidRDefault="003D31E4" w:rsidP="000452DD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5D1F6A" w:rsidRDefault="000452DD" w:rsidP="000452DD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11.2. </w:t>
      </w:r>
      <w:r w:rsidR="003136BB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Покупатель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B80434" w:rsidRDefault="00B80434" w:rsidP="000452DD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______________________</w:t>
      </w:r>
    </w:p>
    <w:p w:rsidR="00B80434" w:rsidRDefault="00B80434" w:rsidP="000452DD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ОГРН:</w:t>
      </w:r>
    </w:p>
    <w:p w:rsidR="0001770A" w:rsidRPr="00A83169" w:rsidRDefault="000452DD" w:rsidP="000452DD">
      <w:pPr>
        <w:pStyle w:val="a4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ИНН: </w:t>
      </w:r>
    </w:p>
    <w:p w:rsidR="00B80434" w:rsidRDefault="000452DD" w:rsidP="00E255A6">
      <w:pPr>
        <w:pStyle w:val="a4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80434" w:rsidRPr="00B80434">
        <w:rPr>
          <w:rFonts w:ascii="Times New Roman" w:hAnsi="Times New Roman" w:cs="Times New Roman"/>
          <w:color w:val="auto"/>
          <w:sz w:val="22"/>
          <w:szCs w:val="22"/>
        </w:rPr>
        <w:t>Место нахождения</w:t>
      </w:r>
      <w:r w:rsidR="00D87A22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="00B80434">
        <w:rPr>
          <w:rFonts w:ascii="Times New Roman" w:hAnsi="Times New Roman" w:cs="Times New Roman"/>
          <w:color w:val="auto"/>
          <w:sz w:val="22"/>
          <w:szCs w:val="22"/>
        </w:rPr>
        <w:t>___________________</w:t>
      </w:r>
    </w:p>
    <w:p w:rsidR="009676EE" w:rsidRPr="00A83169" w:rsidRDefault="00B80434" w:rsidP="00B8043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>р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>/с</w:t>
      </w:r>
      <w:r w:rsidR="009676EE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_________________</w:t>
      </w:r>
      <w:r w:rsidR="009676EE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</w:t>
      </w:r>
      <w:r>
        <w:rPr>
          <w:rFonts w:ascii="Times New Roman" w:hAnsi="Times New Roman" w:cs="Times New Roman"/>
          <w:color w:val="auto"/>
          <w:sz w:val="22"/>
          <w:szCs w:val="22"/>
        </w:rPr>
        <w:t>______________</w:t>
      </w:r>
      <w:r w:rsidR="009676EE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</w:p>
    <w:p w:rsidR="009676EE" w:rsidRPr="00A83169" w:rsidRDefault="009676EE" w:rsidP="009676E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к/с </w:t>
      </w:r>
      <w:r w:rsidR="00B80434">
        <w:rPr>
          <w:rFonts w:ascii="Times New Roman" w:hAnsi="Times New Roman" w:cs="Times New Roman"/>
          <w:color w:val="auto"/>
          <w:sz w:val="22"/>
          <w:szCs w:val="22"/>
        </w:rPr>
        <w:t>____________________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</w:t>
      </w:r>
      <w:r w:rsidR="00B80434">
        <w:rPr>
          <w:rFonts w:ascii="Times New Roman" w:hAnsi="Times New Roman" w:cs="Times New Roman"/>
          <w:color w:val="auto"/>
          <w:sz w:val="22"/>
          <w:szCs w:val="22"/>
        </w:rPr>
        <w:t>_______________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3136BB" w:rsidRPr="00A83169" w:rsidRDefault="00B80434" w:rsidP="008D1967">
      <w:pPr>
        <w:pStyle w:val="a4"/>
        <w:spacing w:before="0"/>
        <w:ind w:firstLine="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БИК </w:t>
      </w:r>
      <w:r>
        <w:rPr>
          <w:rFonts w:ascii="Times New Roman" w:hAnsi="Times New Roman" w:cs="Times New Roman"/>
          <w:color w:val="auto"/>
          <w:sz w:val="22"/>
          <w:szCs w:val="22"/>
        </w:rPr>
        <w:t>_______________</w:t>
      </w:r>
    </w:p>
    <w:p w:rsidR="00BA01CB" w:rsidRPr="00A83169" w:rsidRDefault="0004389C" w:rsidP="00E255A6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Подписи сторон</w:t>
      </w:r>
    </w:p>
    <w:p w:rsidR="008F470E" w:rsidRPr="00A83169" w:rsidRDefault="008F470E" w:rsidP="00E255A6">
      <w:pPr>
        <w:pStyle w:val="a4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sectPr w:rsidR="008F470E" w:rsidRPr="00A83169" w:rsidSect="00737DEA"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9DE" w:rsidRDefault="003669DE">
      <w:pPr>
        <w:spacing w:before="0" w:after="0" w:line="240" w:lineRule="auto"/>
      </w:pPr>
      <w:r>
        <w:separator/>
      </w:r>
    </w:p>
  </w:endnote>
  <w:endnote w:type="continuationSeparator" w:id="0">
    <w:p w:rsidR="003669DE" w:rsidRDefault="003669D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9DE" w:rsidRDefault="003669DE">
      <w:pPr>
        <w:spacing w:before="0" w:after="0" w:line="240" w:lineRule="auto"/>
      </w:pPr>
      <w:r>
        <w:separator/>
      </w:r>
    </w:p>
  </w:footnote>
  <w:footnote w:type="continuationSeparator" w:id="0">
    <w:p w:rsidR="003669DE" w:rsidRDefault="003669D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EA" w:rsidRDefault="00737DEA">
    <w:pPr>
      <w:pStyle w:val="a9"/>
    </w:pPr>
    <w:r>
      <w:tab/>
      <w:t xml:space="preserve">                                                                                                                          </w:t>
    </w:r>
    <w:r w:rsidRPr="00737DEA">
      <w:t>ПРОЕКТ ДОГОВОРА</w:t>
    </w:r>
  </w:p>
  <w:p w:rsidR="00737DEA" w:rsidRPr="00737DEA" w:rsidRDefault="00737DEA" w:rsidP="00737DEA">
    <w:pPr>
      <w:pStyle w:val="a9"/>
      <w:jc w:val="both"/>
      <w:rPr>
        <w:sz w:val="16"/>
        <w:szCs w:val="16"/>
      </w:rPr>
    </w:pPr>
    <w:r>
      <w:rPr>
        <w:sz w:val="16"/>
        <w:szCs w:val="16"/>
      </w:rPr>
      <w:tab/>
    </w:r>
    <w:r w:rsidRPr="00737DEA">
      <w:rPr>
        <w:sz w:val="16"/>
        <w:szCs w:val="16"/>
      </w:rPr>
      <w:t>В связи с необходимостью нотариального удостоверения Договора, нотариусом в Договор могут быть внесены изменения,</w:t>
    </w:r>
    <w:r>
      <w:rPr>
        <w:sz w:val="16"/>
        <w:szCs w:val="16"/>
      </w:rPr>
      <w:t xml:space="preserve"> не влияющие на существенные условия Договора.</w:t>
    </w:r>
    <w:r w:rsidRPr="00737DEA">
      <w:rPr>
        <w:sz w:val="16"/>
        <w:szCs w:val="16"/>
      </w:rPr>
      <w:tab/>
    </w:r>
    <w:r w:rsidRPr="00737DEA">
      <w:rPr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62"/>
    <w:rsid w:val="00001DCC"/>
    <w:rsid w:val="000122D8"/>
    <w:rsid w:val="00013AE6"/>
    <w:rsid w:val="0001770A"/>
    <w:rsid w:val="00020ECF"/>
    <w:rsid w:val="0002361E"/>
    <w:rsid w:val="000244EE"/>
    <w:rsid w:val="00024C8C"/>
    <w:rsid w:val="000318E0"/>
    <w:rsid w:val="0004389C"/>
    <w:rsid w:val="000452DD"/>
    <w:rsid w:val="0005486D"/>
    <w:rsid w:val="00056043"/>
    <w:rsid w:val="00061270"/>
    <w:rsid w:val="00061F4F"/>
    <w:rsid w:val="00067C78"/>
    <w:rsid w:val="000A566F"/>
    <w:rsid w:val="000A6D65"/>
    <w:rsid w:val="000B4A3F"/>
    <w:rsid w:val="000B72DD"/>
    <w:rsid w:val="000C4374"/>
    <w:rsid w:val="000D02F1"/>
    <w:rsid w:val="000D0CF3"/>
    <w:rsid w:val="000E09CF"/>
    <w:rsid w:val="000E176F"/>
    <w:rsid w:val="000E55F0"/>
    <w:rsid w:val="00100CBD"/>
    <w:rsid w:val="00103F55"/>
    <w:rsid w:val="0012307D"/>
    <w:rsid w:val="00141612"/>
    <w:rsid w:val="001458D9"/>
    <w:rsid w:val="001622F9"/>
    <w:rsid w:val="00163EE0"/>
    <w:rsid w:val="00173E43"/>
    <w:rsid w:val="0018111B"/>
    <w:rsid w:val="001924B2"/>
    <w:rsid w:val="001B43B8"/>
    <w:rsid w:val="002220B6"/>
    <w:rsid w:val="0022686F"/>
    <w:rsid w:val="002306EB"/>
    <w:rsid w:val="0023501D"/>
    <w:rsid w:val="00236CFF"/>
    <w:rsid w:val="00237375"/>
    <w:rsid w:val="002448D3"/>
    <w:rsid w:val="00266D44"/>
    <w:rsid w:val="0028758E"/>
    <w:rsid w:val="0029241F"/>
    <w:rsid w:val="002A1774"/>
    <w:rsid w:val="002A2FCD"/>
    <w:rsid w:val="002B69F5"/>
    <w:rsid w:val="002C368E"/>
    <w:rsid w:val="00304151"/>
    <w:rsid w:val="00311DE6"/>
    <w:rsid w:val="003136BB"/>
    <w:rsid w:val="00314830"/>
    <w:rsid w:val="003669DE"/>
    <w:rsid w:val="003737E1"/>
    <w:rsid w:val="003850F8"/>
    <w:rsid w:val="00386848"/>
    <w:rsid w:val="003C49F0"/>
    <w:rsid w:val="003D31E4"/>
    <w:rsid w:val="003E708E"/>
    <w:rsid w:val="00414772"/>
    <w:rsid w:val="004158C0"/>
    <w:rsid w:val="00424642"/>
    <w:rsid w:val="00437051"/>
    <w:rsid w:val="00441A35"/>
    <w:rsid w:val="00443F94"/>
    <w:rsid w:val="00457624"/>
    <w:rsid w:val="004725CB"/>
    <w:rsid w:val="0048426A"/>
    <w:rsid w:val="00485668"/>
    <w:rsid w:val="004856CC"/>
    <w:rsid w:val="00485AB5"/>
    <w:rsid w:val="00487F6F"/>
    <w:rsid w:val="004A5199"/>
    <w:rsid w:val="004B56BE"/>
    <w:rsid w:val="004C28D6"/>
    <w:rsid w:val="004E091B"/>
    <w:rsid w:val="004E0AD5"/>
    <w:rsid w:val="005028B7"/>
    <w:rsid w:val="00522583"/>
    <w:rsid w:val="00526C82"/>
    <w:rsid w:val="00536B14"/>
    <w:rsid w:val="005415D2"/>
    <w:rsid w:val="005423BE"/>
    <w:rsid w:val="005A50CF"/>
    <w:rsid w:val="005B1E52"/>
    <w:rsid w:val="005B4957"/>
    <w:rsid w:val="005C459A"/>
    <w:rsid w:val="005D1F6A"/>
    <w:rsid w:val="005E33D6"/>
    <w:rsid w:val="00601916"/>
    <w:rsid w:val="006041AB"/>
    <w:rsid w:val="00623AB3"/>
    <w:rsid w:val="00647FB3"/>
    <w:rsid w:val="00654473"/>
    <w:rsid w:val="00691DB5"/>
    <w:rsid w:val="00692F5D"/>
    <w:rsid w:val="006F713F"/>
    <w:rsid w:val="0070778A"/>
    <w:rsid w:val="00714A05"/>
    <w:rsid w:val="00715EF2"/>
    <w:rsid w:val="0073750D"/>
    <w:rsid w:val="00737DEA"/>
    <w:rsid w:val="00785AD5"/>
    <w:rsid w:val="00790280"/>
    <w:rsid w:val="00791AE2"/>
    <w:rsid w:val="007949EB"/>
    <w:rsid w:val="007A473C"/>
    <w:rsid w:val="007A67D1"/>
    <w:rsid w:val="007E443B"/>
    <w:rsid w:val="007E58A7"/>
    <w:rsid w:val="00800A02"/>
    <w:rsid w:val="00803F2B"/>
    <w:rsid w:val="008122C8"/>
    <w:rsid w:val="008232A7"/>
    <w:rsid w:val="00854634"/>
    <w:rsid w:val="00864F79"/>
    <w:rsid w:val="00892DB2"/>
    <w:rsid w:val="008960AA"/>
    <w:rsid w:val="00897943"/>
    <w:rsid w:val="008A4E6D"/>
    <w:rsid w:val="008B30EC"/>
    <w:rsid w:val="008B75AB"/>
    <w:rsid w:val="008D1967"/>
    <w:rsid w:val="008E55DC"/>
    <w:rsid w:val="008F470E"/>
    <w:rsid w:val="00913B0F"/>
    <w:rsid w:val="00961C0B"/>
    <w:rsid w:val="009676EE"/>
    <w:rsid w:val="00971969"/>
    <w:rsid w:val="009757E6"/>
    <w:rsid w:val="00976F64"/>
    <w:rsid w:val="009A17A9"/>
    <w:rsid w:val="009C2F7C"/>
    <w:rsid w:val="009D3D09"/>
    <w:rsid w:val="009E07E5"/>
    <w:rsid w:val="009E595E"/>
    <w:rsid w:val="009F0FC7"/>
    <w:rsid w:val="009F32D7"/>
    <w:rsid w:val="009F6C8B"/>
    <w:rsid w:val="009F7AB2"/>
    <w:rsid w:val="00A41996"/>
    <w:rsid w:val="00A521A9"/>
    <w:rsid w:val="00A66EEF"/>
    <w:rsid w:val="00A7703F"/>
    <w:rsid w:val="00A83169"/>
    <w:rsid w:val="00A84B8D"/>
    <w:rsid w:val="00A85039"/>
    <w:rsid w:val="00A919A9"/>
    <w:rsid w:val="00A930C4"/>
    <w:rsid w:val="00A94C24"/>
    <w:rsid w:val="00A95246"/>
    <w:rsid w:val="00A95935"/>
    <w:rsid w:val="00AB1C33"/>
    <w:rsid w:val="00AD073C"/>
    <w:rsid w:val="00AE6C3B"/>
    <w:rsid w:val="00B34193"/>
    <w:rsid w:val="00B5294D"/>
    <w:rsid w:val="00B6364A"/>
    <w:rsid w:val="00B74D45"/>
    <w:rsid w:val="00B80045"/>
    <w:rsid w:val="00B80434"/>
    <w:rsid w:val="00B94A72"/>
    <w:rsid w:val="00BA01CB"/>
    <w:rsid w:val="00BA1B52"/>
    <w:rsid w:val="00BA2413"/>
    <w:rsid w:val="00BB1754"/>
    <w:rsid w:val="00BC054C"/>
    <w:rsid w:val="00BD72FC"/>
    <w:rsid w:val="00C03328"/>
    <w:rsid w:val="00C043C5"/>
    <w:rsid w:val="00C41B6A"/>
    <w:rsid w:val="00C75292"/>
    <w:rsid w:val="00C80BAF"/>
    <w:rsid w:val="00C82B71"/>
    <w:rsid w:val="00C95EA6"/>
    <w:rsid w:val="00CD2F74"/>
    <w:rsid w:val="00CD5A88"/>
    <w:rsid w:val="00CF6291"/>
    <w:rsid w:val="00CF6B68"/>
    <w:rsid w:val="00D07947"/>
    <w:rsid w:val="00D13B1E"/>
    <w:rsid w:val="00D60F3D"/>
    <w:rsid w:val="00D73422"/>
    <w:rsid w:val="00D77869"/>
    <w:rsid w:val="00D8489C"/>
    <w:rsid w:val="00D85062"/>
    <w:rsid w:val="00D87A22"/>
    <w:rsid w:val="00D9596E"/>
    <w:rsid w:val="00DA6F59"/>
    <w:rsid w:val="00DD0204"/>
    <w:rsid w:val="00DD1246"/>
    <w:rsid w:val="00DD580A"/>
    <w:rsid w:val="00DD7C9A"/>
    <w:rsid w:val="00DF1136"/>
    <w:rsid w:val="00E2155E"/>
    <w:rsid w:val="00E255A6"/>
    <w:rsid w:val="00E26824"/>
    <w:rsid w:val="00E278E5"/>
    <w:rsid w:val="00E321D3"/>
    <w:rsid w:val="00E4007D"/>
    <w:rsid w:val="00E609D7"/>
    <w:rsid w:val="00E74E76"/>
    <w:rsid w:val="00E92E73"/>
    <w:rsid w:val="00E9428A"/>
    <w:rsid w:val="00EA2B76"/>
    <w:rsid w:val="00EB0A0D"/>
    <w:rsid w:val="00EB46F6"/>
    <w:rsid w:val="00EB4B97"/>
    <w:rsid w:val="00EC105C"/>
    <w:rsid w:val="00EC1860"/>
    <w:rsid w:val="00EE59B9"/>
    <w:rsid w:val="00EF773C"/>
    <w:rsid w:val="00EF7A46"/>
    <w:rsid w:val="00F05FAA"/>
    <w:rsid w:val="00F15003"/>
    <w:rsid w:val="00F26D03"/>
    <w:rsid w:val="00F303F4"/>
    <w:rsid w:val="00F4243B"/>
    <w:rsid w:val="00F6344C"/>
    <w:rsid w:val="00F65962"/>
    <w:rsid w:val="00F72217"/>
    <w:rsid w:val="00F74603"/>
    <w:rsid w:val="00F813FB"/>
    <w:rsid w:val="00F847ED"/>
    <w:rsid w:val="00F90267"/>
    <w:rsid w:val="00FB0EC8"/>
    <w:rsid w:val="00FC420F"/>
    <w:rsid w:val="00FD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2">
    <w:name w:val="heading 2"/>
    <w:basedOn w:val="a0"/>
    <w:next w:val="a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3">
    <w:name w:val="heading 3"/>
    <w:basedOn w:val="a0"/>
    <w:next w:val="a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4">
    <w:name w:val="heading 4"/>
    <w:basedOn w:val="a0"/>
    <w:next w:val="a"/>
    <w:link w:val="40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5">
    <w:name w:val="heading 5"/>
    <w:basedOn w:val="a0"/>
    <w:next w:val="a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6">
    <w:name w:val="heading 6"/>
    <w:basedOn w:val="a0"/>
    <w:next w:val="a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араграф"/>
    <w:basedOn w:val="a0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a1"/>
    <w:link w:val="a4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a2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40">
    <w:name w:val="Заголовок 4 Знак"/>
    <w:basedOn w:val="a1"/>
    <w:link w:val="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0">
    <w:name w:val="Общий"/>
    <w:basedOn w:val="a"/>
    <w:link w:val="contents"/>
    <w:qFormat/>
    <w:rsid w:val="00311DE6"/>
  </w:style>
  <w:style w:type="character" w:customStyle="1" w:styleId="contents">
    <w:name w:val="contents Знак"/>
    <w:basedOn w:val="a1"/>
    <w:link w:val="a0"/>
    <w:rsid w:val="00311DE6"/>
    <w:rPr>
      <w:rFonts w:ascii="Tahoma" w:hAnsi="Tahoma" w:cs="Tahoma"/>
      <w:sz w:val="20"/>
      <w:szCs w:val="20"/>
      <w:lang w:val="en-US"/>
    </w:rPr>
  </w:style>
  <w:style w:type="character" w:styleId="a5">
    <w:name w:val="Hyperlink"/>
    <w:unhideWhenUsed/>
    <w:rPr>
      <w:color w:val="0070C0"/>
      <w:u w:val="single"/>
    </w:rPr>
  </w:style>
  <w:style w:type="character" w:styleId="a6">
    <w:name w:val="FollowedHyperlink"/>
    <w:unhideWhenUsed/>
    <w:rPr>
      <w:color w:val="00000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04151"/>
  </w:style>
  <w:style w:type="paragraph" w:styleId="ab">
    <w:name w:val="footer"/>
    <w:basedOn w:val="a"/>
    <w:link w:val="ac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04151"/>
  </w:style>
  <w:style w:type="paragraph" w:styleId="HTML">
    <w:name w:val="HTML Preformatted"/>
    <w:basedOn w:val="a"/>
    <w:link w:val="HTML0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0">
    <w:name w:val="Стандартный HTML Знак"/>
    <w:basedOn w:val="a1"/>
    <w:link w:val="HTML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ad">
    <w:name w:val="annotation reference"/>
    <w:unhideWhenUsed/>
    <w:rsid w:val="00E2155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5D1F6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1F6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1F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2">
    <w:name w:val="heading 2"/>
    <w:basedOn w:val="a0"/>
    <w:next w:val="a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3">
    <w:name w:val="heading 3"/>
    <w:basedOn w:val="a0"/>
    <w:next w:val="a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4">
    <w:name w:val="heading 4"/>
    <w:basedOn w:val="a0"/>
    <w:next w:val="a"/>
    <w:link w:val="40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5">
    <w:name w:val="heading 5"/>
    <w:basedOn w:val="a0"/>
    <w:next w:val="a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6">
    <w:name w:val="heading 6"/>
    <w:basedOn w:val="a0"/>
    <w:next w:val="a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араграф"/>
    <w:basedOn w:val="a0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a1"/>
    <w:link w:val="a4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a2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40">
    <w:name w:val="Заголовок 4 Знак"/>
    <w:basedOn w:val="a1"/>
    <w:link w:val="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0">
    <w:name w:val="Общий"/>
    <w:basedOn w:val="a"/>
    <w:link w:val="contents"/>
    <w:qFormat/>
    <w:rsid w:val="00311DE6"/>
  </w:style>
  <w:style w:type="character" w:customStyle="1" w:styleId="contents">
    <w:name w:val="contents Знак"/>
    <w:basedOn w:val="a1"/>
    <w:link w:val="a0"/>
    <w:rsid w:val="00311DE6"/>
    <w:rPr>
      <w:rFonts w:ascii="Tahoma" w:hAnsi="Tahoma" w:cs="Tahoma"/>
      <w:sz w:val="20"/>
      <w:szCs w:val="20"/>
      <w:lang w:val="en-US"/>
    </w:rPr>
  </w:style>
  <w:style w:type="character" w:styleId="a5">
    <w:name w:val="Hyperlink"/>
    <w:unhideWhenUsed/>
    <w:rPr>
      <w:color w:val="0070C0"/>
      <w:u w:val="single"/>
    </w:rPr>
  </w:style>
  <w:style w:type="character" w:styleId="a6">
    <w:name w:val="FollowedHyperlink"/>
    <w:unhideWhenUsed/>
    <w:rPr>
      <w:color w:val="00000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04151"/>
  </w:style>
  <w:style w:type="paragraph" w:styleId="ab">
    <w:name w:val="footer"/>
    <w:basedOn w:val="a"/>
    <w:link w:val="ac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04151"/>
  </w:style>
  <w:style w:type="paragraph" w:styleId="HTML">
    <w:name w:val="HTML Preformatted"/>
    <w:basedOn w:val="a"/>
    <w:link w:val="HTML0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0">
    <w:name w:val="Стандартный HTML Знак"/>
    <w:basedOn w:val="a1"/>
    <w:link w:val="HTML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ad">
    <w:name w:val="annotation reference"/>
    <w:unhideWhenUsed/>
    <w:rsid w:val="00E2155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5D1F6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1F6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1F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72;&#1088;&#1080;&#1103;\Documents\Visual%20Studio%202010\Projects\ConsoleApplication1\ConsoleApplication1\bin\Debug\template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8l9FL8mynuACDxBR8EYF/8NT2uYzLtZGKmWGWBusd64=</DigestValue>
    </Reference>
    <Reference URI="#idOfficeObject" Type="http://www.w3.org/2000/09/xmldsig#Object">
      <DigestMethod Algorithm="urn:ietf:params:xml:ns:cpxmlsec:algorithms:gostr3411"/>
      <DigestValue>Q5BEgKNf7gEX+SaCnCNjFwl5XGmF/t+Xqqj/PETYmwU=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IfxJuOf2YrCk9W9YDsTjQRlj0t0eWvmyFk0AKhcNYww=</DigestValue>
    </Reference>
  </SignedInfo>
  <SignatureValue>+bqcz/gEH2beEULUOLXpM1EUMVNgvOYzqSpfsskge5kJtujIR4GN4lHgpkhECGbb
DLdRHFueMj9O7JVV4ZiSZg==</SignatureValue>
  <KeyInfo>
    <X509Data>
      <X509Certificate>MIIMCjCCC7mgAwIBAgIKVzJp6AACACzRxDAIBgYqhQMCAgMwggFjMRgwFgYFKoUD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CVRFTlNPUkNBMzAeFw0xNTEyMTQxNDUyMDBaFw0xNjEyMTQxNTAyMDBaMIICNjEY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W6XgiqnYeo6jL6WaT4y4RYB5dSs=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Yr4ote5y8Yse+zvIDnRlhv4uhw0=</DigestValue>
      </Reference>
      <Reference URI="/word/document.xml?ContentType=application/vnd.openxmlformats-officedocument.wordprocessingml.document.main+xml">
        <DigestMethod Algorithm="http://www.w3.org/2000/09/xmldsig#sha1"/>
        <DigestValue>NyDFNPQke9d6FPaMQjR9YTyR+O8=</DigestValue>
      </Reference>
      <Reference URI="/word/endnotes.xml?ContentType=application/vnd.openxmlformats-officedocument.wordprocessingml.endnotes+xml">
        <DigestMethod Algorithm="http://www.w3.org/2000/09/xmldsig#sha1"/>
        <DigestValue>BGScOtNtFuu7moX1TUytKgjSVRE=</DigestValue>
      </Reference>
      <Reference URI="/word/fontTable.xml?ContentType=application/vnd.openxmlformats-officedocument.wordprocessingml.fontTable+xml">
        <DigestMethod Algorithm="http://www.w3.org/2000/09/xmldsig#sha1"/>
        <DigestValue>1AZB/jzleww+AYmm7aRPUpcoRuE=</DigestValue>
      </Reference>
      <Reference URI="/word/footnotes.xml?ContentType=application/vnd.openxmlformats-officedocument.wordprocessingml.footnotes+xml">
        <DigestMethod Algorithm="http://www.w3.org/2000/09/xmldsig#sha1"/>
        <DigestValue>pa3iIsVChr1Q/ADsn4LDHi8rG2w=</DigestValue>
      </Reference>
      <Reference URI="/word/header1.xml?ContentType=application/vnd.openxmlformats-officedocument.wordprocessingml.header+xml">
        <DigestMethod Algorithm="http://www.w3.org/2000/09/xmldsig#sha1"/>
        <DigestValue>5XlbuW9uuyuygGr0nIDCxWHMsbI=</DigestValue>
      </Reference>
      <Reference URI="/word/settings.xml?ContentType=application/vnd.openxmlformats-officedocument.wordprocessingml.settings+xml">
        <DigestMethod Algorithm="http://www.w3.org/2000/09/xmldsig#sha1"/>
        <DigestValue>w5ujmvdoYafgo6n1QZ32tk+BFeo=</DigestValue>
      </Reference>
      <Reference URI="/word/styles.xml?ContentType=application/vnd.openxmlformats-officedocument.wordprocessingml.styles+xml">
        <DigestMethod Algorithm="http://www.w3.org/2000/09/xmldsig#sha1"/>
        <DigestValue>RKwr6EnIiGaZw1++LMTVjAnj2DA=</DigestValue>
      </Reference>
      <Reference URI="/word/stylesWithEffects.xml?ContentType=application/vnd.ms-word.stylesWithEffects+xml">
        <DigestMethod Algorithm="http://www.w3.org/2000/09/xmldsig#sha1"/>
        <DigestValue>8MqEHuaYxnoXfCsjRa8nP9Fuv0c=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7GlSQj6sNP0WU30BleSkE1+BFaw=</DigestValue>
      </Reference>
    </Manifest>
    <SignatureProperties>
      <SignatureProperty Id="idSignatureTime" Target="#idPackageSignature">
        <mdssi:SignatureTime>
          <mdssi:Format>YYYY-MM-DDThh:mm:ssTZD</mdssi:Format>
          <mdssi:Value>2016-02-18T09:37:18Z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2016-02-18T09:37:18Z</xd:SigningTime>
          <xd:SigningCertificate>
            <xd:Cert>
              <xd:CertDigest>
                <DigestMethod Algorithm="http://www.w3.org/2000/09/xmldsig#sha1"/>
                <DigestValue>mNgniCmt9d9LfZ1ZLCvTGppLAOI=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411775852562921783349700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989DB-5E55-41EA-B19D-7B19F731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QuickDoc</Company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V. Popov</dc:creator>
  <cp:lastModifiedBy>Юлия Лунева</cp:lastModifiedBy>
  <cp:revision>2</cp:revision>
  <cp:lastPrinted>2014-05-26T09:42:00Z</cp:lastPrinted>
  <dcterms:created xsi:type="dcterms:W3CDTF">2016-02-17T12:33:00Z</dcterms:created>
  <dcterms:modified xsi:type="dcterms:W3CDTF">2016-02-17T12:33:00Z</dcterms:modified>
</cp:coreProperties>
</file>